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54f192" w14:textId="554f19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7A72D9">
        <w:rPr>
          <w:color w:val="FF0000"/>
        </w:rPr>
        <w:t>13</w:t>
      </w:r>
      <w:r w:rsidRPr="000B30FA" w:rsidR="00AE1F41">
        <w:t>. St-</w:t>
      </w:r>
      <w:r w:rsidR="007A72D9">
        <w:t>1579/2022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7A72D9">
        <w:t>13</w:t>
      </w:r>
      <w:r w:rsidRPr="000B30FA" w:rsidR="00884690">
        <w:t>. St</w:t>
      </w:r>
      <w:r w:rsidRPr="000B30FA" w:rsidR="00B13065">
        <w:t>-</w:t>
      </w:r>
      <w:r w:rsidR="007A72D9">
        <w:t>1579/2022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7A72D9" w:rsidP="007A72D9" w:rsidRDefault="007A72D9">
      <w:pPr>
        <w:tabs>
          <w:tab w:val="left" w:pos="709"/>
        </w:tabs>
        <w:ind w:left="1416" w:hanging="707"/>
        <w:jc w:val="both"/>
      </w:pPr>
      <w:r>
        <w:t>RUPČEK j.d.o.o. za gospodar</w:t>
      </w:r>
      <w:r>
        <w:t xml:space="preserve">enje šumama, prijevoz i usluge, OIB: 49765166239, </w:t>
      </w:r>
      <w:proofErr w:type="spellStart"/>
      <w:r>
        <w:t>Cerovnik</w:t>
      </w:r>
      <w:proofErr w:type="spellEnd"/>
      <w:r>
        <w:t xml:space="preserve"> 6 A, 47300 </w:t>
      </w:r>
      <w:proofErr w:type="spellStart"/>
      <w:r>
        <w:t>Cerovnik</w:t>
      </w:r>
      <w:proofErr w:type="spellEnd"/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7A72D9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A72D9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A72D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A72D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A72D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A72D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A72D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2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2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72D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72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72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svibnja 2022.</izvorni_sadrzaj>
    <derivirana_varijabla naziv="DomainObject.Predmet.DatumIzradeOptuznogAkta_1">25. svibnja 2022.</derivirana_varijabla>
  </DomainObject.Predmet.DatumIzradeOptuznogAkta>
  <DomainObject.Predmet.DatumIzradeOptuznogAktaFormated>
    <izvorni_sadrzaj>25.5.2022.</izvorni_sadrzaj>
    <derivirana_varijabla naziv="DomainObject.Predmet.DatumIzradeOptuznogAktaFormated_1">25.5.2022.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St-1579/2022</izvorni_sadrzaj>
    <derivirana_varijabla naziv="DomainObject.Predmet.OznakaBroj_1">St-1579/2022</derivirana_varijabla>
  </DomainObject.Predmet.OznakaBroj>
  <DomainObject.Predmet.OznakaBrojOptuznogAkta>
    <izvorni_sadrzaj>04-06-22-2714</izvorni_sadrzaj>
    <derivirana_varijabla naziv="DomainObject.Predmet.OznakaBrojOptuznogAkta_1">04-06-22-2714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RUPČEK j.d.o.o. za gospodarenje šumama, prijevoz i usluge</izvorni_sadrzaj>
    <derivirana_varijabla naziv="DomainObject.Predmet.ProtustrankaFormated_1">  RUPČEK j.d.o.o. za gospodarenje šumama, prijevoz i usluge</derivirana_varijabla>
  </DomainObject.Predmet.ProtustrankaFormated>
  <DomainObject.Predmet.ProtustrankaFormatedOIB>
    <izvorni_sadrzaj>  RUPČEK j.d.o.o. za gospodarenje šumama, prijevoz i usluge, OIB 49765166239</izvorni_sadrzaj>
    <derivirana_varijabla naziv="DomainObject.Predmet.ProtustrankaFormatedOIB_1">  RUPČEK j.d.o.o. za gospodarenje šumama, prijevoz i usluge, OIB 49765166239</derivirana_varijabla>
  </DomainObject.Predmet.ProtustrankaFormatedOIB>
  <DomainObject.Predmet.ProtustrankaFormatedWithAdress>
    <izvorni_sadrzaj> RUPČEK j.d.o.o. za gospodarenje šumama, prijevoz i usluge, Cerovnik 6 A, 47300 Cerovnik</izvorni_sadrzaj>
    <derivirana_varijabla naziv="DomainObject.Predmet.ProtustrankaFormatedWithAdress_1"> RUPČEK j.d.o.o. za gospodarenje šumama, prijevoz i usluge, Cerovnik 6 A, 47300 Cerovnik</derivirana_varijabla>
  </DomainObject.Predmet.ProtustrankaFormatedWithAdress>
  <DomainObject.Predmet.ProtustrankaFormatedWithAdressOIB>
    <izvorni_sadrzaj> RUPČEK j.d.o.o. za gospodarenje šumama, prijevoz i usluge, OIB 49765166239, Cerovnik 6 A, 47300 Cerovnik</izvorni_sadrzaj>
    <derivirana_varijabla naziv="DomainObject.Predmet.ProtustrankaFormatedWithAdressOIB_1"> RUPČEK j.d.o.o. za gospodarenje šumama, prijevoz i usluge, OIB 49765166239, Cerovnik 6 A, 47300 Cerovnik</derivirana_varijabla>
  </DomainObject.Predmet.ProtustrankaFormatedWithAdressOIB>
  <DomainObject.Predmet.ProtustrankaWithAdress>
    <izvorni_sadrzaj>RUPČEK j.d.o.o. za gospodarenje šumama, prijevoz i usluge Cerovnik 6 A, 47300 Cerovnik</izvorni_sadrzaj>
    <derivirana_varijabla naziv="DomainObject.Predmet.ProtustrankaWithAdress_1">RUPČEK j.d.o.o. za gospodarenje šumama, prijevoz i usluge Cerovnik 6 A, 47300 Cerovnik</derivirana_varijabla>
  </DomainObject.Predmet.ProtustrankaWithAdress>
  <DomainObject.Predmet.ProtustrankaWithAdressOIB>
    <izvorni_sadrzaj>RUPČEK j.d.o.o. za gospodarenje šumama, prijevoz i usluge, OIB 49765166239, Cerovnik 6 A, 47300 Cerovnik</izvorni_sadrzaj>
    <derivirana_varijabla naziv="DomainObject.Predmet.ProtustrankaWithAdressOIB_1">RUPČEK j.d.o.o. za gospodarenje šumama, prijevoz i usluge, OIB 49765166239, Cerovnik 6 A, 47300 Cerovnik</derivirana_varijabla>
  </DomainObject.Predmet.ProtustrankaWithAdressOIB>
  <DomainObject.Predmet.ProtustrankaNazivFormated>
    <izvorni_sadrzaj>RUPČEK j.d.o.o. za gospodarenje šumama, prijevoz i usluge</izvorni_sadrzaj>
    <derivirana_varijabla naziv="DomainObject.Predmet.ProtustrankaNazivFormated_1">RUPČEK j.d.o.o. za gospodarenje šumama, prijevoz i usluge</derivirana_varijabla>
  </DomainObject.Predmet.ProtustrankaNazivFormated>
  <DomainObject.Predmet.ProtustrankaNazivFormatedOIB>
    <izvorni_sadrzaj>RUPČEK j.d.o.o. za gospodarenje šumama, prijevoz i usluge, OIB 49765166239</izvorni_sadrzaj>
    <derivirana_varijabla naziv="DomainObject.Predmet.ProtustrankaNazivFormatedOIB_1">RUPČEK j.d.o.o. za gospodarenje šumama, prijevoz i usluge, OIB 49765166239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RUPČEK j.d.o.o. za gospodarenje šumama, prijevoz i usluge</item>
    </izvorni_sadrzaj>
    <derivirana_varijabla naziv="DomainObject.Predmet.ProtuStrankaListFormated_1">
      <item>RUPČEK j.d.o.o. za gospodarenje šumama, prijevoz i usluge</item>
    </derivirana_varijabla>
  </DomainObject.Predmet.ProtuStrankaListFormated>
  <DomainObject.Predmet.ProtuStrankaListFormatedOIB>
    <izvorni_sadrzaj>
      <item>RUPČEK j.d.o.o. za gospodarenje šumama, prijevoz i usluge, OIB 49765166239</item>
    </izvorni_sadrzaj>
    <derivirana_varijabla naziv="DomainObject.Predmet.ProtuStrankaListFormatedOIB_1">
      <item>RUPČEK j.d.o.o. za gospodarenje šumama, prijevoz i usluge, OIB 49765166239</item>
    </derivirana_varijabla>
  </DomainObject.Predmet.ProtuStrankaListFormatedOIB>
  <DomainObject.Predmet.ProtuStrankaListFormatedWithAdress>
    <izvorni_sadrzaj>
      <item>RUPČEK j.d.o.o. za gospodarenje šumama, prijevoz i usluge, Cerovnik 6 A, 47300 Cerovnik</item>
    </izvorni_sadrzaj>
    <derivirana_varijabla naziv="DomainObject.Predmet.ProtuStrankaListFormatedWithAdress_1">
      <item>RUPČEK j.d.o.o. za gospodarenje šumama, prijevoz i usluge, Cerovnik 6 A, 47300 Cerovnik</item>
    </derivirana_varijabla>
  </DomainObject.Predmet.ProtuStrankaListFormatedWithAdress>
  <DomainObject.Predmet.ProtuStrankaListFormatedWithAdressOIB>
    <izvorni_sadrzaj>
      <item>RUPČEK j.d.o.o. za gospodarenje šumama, prijevoz i usluge, OIB 49765166239, Cerovnik 6 A, 47300 Cerovnik</item>
    </izvorni_sadrzaj>
    <derivirana_varijabla naziv="DomainObject.Predmet.ProtuStrankaListFormatedWithAdressOIB_1">
      <item>RUPČEK j.d.o.o. za gospodarenje šumama, prijevoz i usluge, OIB 49765166239, Cerovnik 6 A, 47300 Cerovnik</item>
    </derivirana_varijabla>
  </DomainObject.Predmet.ProtuStrankaListFormatedWithAdressOIB>
  <DomainObject.Predmet.ProtuStrankaListNazivFormated>
    <izvorni_sadrzaj>
      <item>RUPČEK j.d.o.o. za gospodarenje šumama, prijevoz i usluge</item>
    </izvorni_sadrzaj>
    <derivirana_varijabla naziv="DomainObject.Predmet.ProtuStrankaListNazivFormated_1">
      <item>RUPČEK j.d.o.o. za gospodarenje šumama, prijevoz i usluge</item>
    </derivirana_varijabla>
  </DomainObject.Predmet.ProtuStrankaListNazivFormated>
  <DomainObject.Predmet.ProtuStrankaListNazivFormatedOIB>
    <izvorni_sadrzaj>
      <item>RUPČEK j.d.o.o. za gospodarenje šumama, prijevoz i usluge, OIB 49765166239</item>
    </izvorni_sadrzaj>
    <derivirana_varijabla naziv="DomainObject.Predmet.ProtuStrankaListNazivFormatedOIB_1">
      <item>RUPČEK j.d.o.o. za gospodarenje šumama, prijevoz i usluge, OIB 49765166239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RUPČEK j.d.o.o. za gospodarenje šumama, prijevoz i usluge</izvorni_sadrzaj>
    <derivirana_varijabla naziv="DomainObject.Predmet.ProtustrankaIDrugi_1">RUPČEK j.d.o.o. za gospodarenje šumama, prijevoz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RUPČEK j.d.o.o. za gospodarenje šumama, prijevoz i usluge, OIB 49765166239, Cerovnik 6 A, 47300 Cerovnik</izvorni_sadrzaj>
    <derivirana_varijabla naziv="DomainObject.Predmet.ProtustrankaIDrugiAdressOIB_1">RUPČEK j.d.o.o. za gospodarenje šumama, prijevoz i usluge, OIB 49765166239, Cerovnik 6 A, 47300 Cerovnik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RUPČEK j.d.o.o. za gospodarenje šumama, prijevoz i usluge</item>
      <item>Financijska agencija</item>
    </izvorni_sadrzaj>
    <derivirana_varijabla naziv="DomainObject.Predmet.SudioniciListNaziv_1">
      <item>RUPČEK j.d.o.o. za gospodarenje šumama, prijevoz i usluge</item>
      <item>Financijska agencija</item>
    </derivirana_varijabla>
  </DomainObject.Predmet.SudioniciListNaziv>
  <DomainObject.Predmet.SudioniciListAdressOIB>
    <izvorni_sadrzaj>
      <item>RUPČEK j.d.o.o. za gospodarenje šumama, prijevoz i usluge, OIB 49765166239, Cerovnik 6 A,47300 Cerovnik</item>
      <item>Financijska agencija, OIB 85821130368, UL.PAVLA VITEZOVIĆA 1,47000 Karlovac</item>
    </izvorni_sadrzaj>
    <derivirana_varijabla naziv="DomainObject.Predmet.SudioniciListAdressOIB_1">
      <item>RUPČEK j.d.o.o. za gospodarenje šumama, prijevoz i usluge, OIB 49765166239, Cerovnik 6 A,47300 Cerovnik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49765166239</item>
      <item>, OIB 85821130368</item>
    </izvorni_sadrzaj>
    <derivirana_varijabla naziv="DomainObject.Predmet.SudioniciListNazivOIB_1">
      <item>, OIB 49765166239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856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